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7E" w:rsidRDefault="00CD537E">
      <w:r>
        <w:rPr>
          <w:noProof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Photo 6" style="width:117pt;height:163.5pt;visibility:visible">
            <v:imagedata r:id="rId4" o:title=""/>
          </v:shape>
        </w:pict>
      </w:r>
    </w:p>
    <w:p w:rsidR="00CD537E" w:rsidRDefault="00CD537E"/>
    <w:p w:rsidR="00CD537E" w:rsidRDefault="00CD537E">
      <w:r>
        <w:rPr>
          <w:noProof/>
          <w:lang w:eastAsia="fr-FR"/>
        </w:rPr>
        <w:pict>
          <v:shape id="Image 7" o:spid="_x0000_i1026" type="#_x0000_t75" alt="Photo 1" style="width:450pt;height:600pt;visibility:visible">
            <v:imagedata r:id="rId5" o:title=""/>
          </v:shape>
        </w:pict>
      </w:r>
    </w:p>
    <w:sectPr w:rsidR="00CD537E" w:rsidSect="00217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454"/>
    <w:rsid w:val="000143A2"/>
    <w:rsid w:val="00120089"/>
    <w:rsid w:val="00146A21"/>
    <w:rsid w:val="00167976"/>
    <w:rsid w:val="0017707C"/>
    <w:rsid w:val="00217F5B"/>
    <w:rsid w:val="00250454"/>
    <w:rsid w:val="002528E9"/>
    <w:rsid w:val="002F1C99"/>
    <w:rsid w:val="00434D49"/>
    <w:rsid w:val="00451736"/>
    <w:rsid w:val="00493D49"/>
    <w:rsid w:val="005518F4"/>
    <w:rsid w:val="0063268D"/>
    <w:rsid w:val="00711A0A"/>
    <w:rsid w:val="008B3B0E"/>
    <w:rsid w:val="008D493C"/>
    <w:rsid w:val="008E12BD"/>
    <w:rsid w:val="00907336"/>
    <w:rsid w:val="00A16BE7"/>
    <w:rsid w:val="00AD0734"/>
    <w:rsid w:val="00BB48E6"/>
    <w:rsid w:val="00BE525A"/>
    <w:rsid w:val="00CD330D"/>
    <w:rsid w:val="00CD537E"/>
    <w:rsid w:val="00CF1A1A"/>
    <w:rsid w:val="00E23262"/>
    <w:rsid w:val="00E9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0</Words>
  <Characters>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Jean-Charles</dc:creator>
  <cp:keywords/>
  <dc:description/>
  <cp:lastModifiedBy>Jacqueline</cp:lastModifiedBy>
  <cp:revision>2</cp:revision>
  <dcterms:created xsi:type="dcterms:W3CDTF">2013-02-18T15:15:00Z</dcterms:created>
  <dcterms:modified xsi:type="dcterms:W3CDTF">2013-02-18T15:15:00Z</dcterms:modified>
</cp:coreProperties>
</file>